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F5777C" w:rsidTr="00F5777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77C" w:rsidRDefault="00F5777C" w:rsidP="008E5C7D">
            <w:r>
              <w:t>Приложение 1</w:t>
            </w: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77C" w:rsidRDefault="00F5777C" w:rsidP="008E5C7D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77C" w:rsidRDefault="00515795" w:rsidP="00515795">
            <w:r>
              <w:t xml:space="preserve">от 28.05.2021 </w:t>
            </w:r>
            <w:r w:rsidR="00F5777C">
              <w:t>№</w:t>
            </w:r>
            <w:r>
              <w:t xml:space="preserve"> 89-709</w:t>
            </w: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pPr>
              <w:jc w:val="right"/>
            </w:pPr>
          </w:p>
        </w:tc>
      </w:tr>
      <w:tr w:rsidR="00F5777C" w:rsidTr="00F5777C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7C" w:rsidRDefault="00F5777C" w:rsidP="008E5C7D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7C" w:rsidRDefault="00F5777C" w:rsidP="008E5C7D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7C" w:rsidRDefault="00F5777C" w:rsidP="008E5C7D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7C" w:rsidRDefault="00F5777C" w:rsidP="008E5C7D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7C" w:rsidRDefault="00F5777C" w:rsidP="008E5C7D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7C" w:rsidRDefault="00F5777C" w:rsidP="008E5C7D">
            <w:pPr>
              <w:jc w:val="center"/>
            </w:pP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тыс. руб.</w:t>
            </w:r>
          </w:p>
        </w:tc>
      </w:tr>
      <w:tr w:rsidR="00F5777C" w:rsidTr="00F5777C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2023 год</w:t>
            </w:r>
          </w:p>
        </w:tc>
      </w:tr>
      <w:tr w:rsidR="00F5777C" w:rsidTr="00F5777C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5777C" w:rsidRDefault="00F5777C" w:rsidP="008E5C7D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777C" w:rsidRDefault="00F5777C" w:rsidP="008E5C7D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/>
        </w:tc>
      </w:tr>
    </w:tbl>
    <w:p w:rsidR="00F5777C" w:rsidRPr="00F5777C" w:rsidRDefault="00F5777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F5777C" w:rsidTr="00F5777C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777C" w:rsidRDefault="00F5777C" w:rsidP="008E5C7D">
            <w:pPr>
              <w:jc w:val="center"/>
            </w:pPr>
            <w:r>
              <w:t>5</w:t>
            </w: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5777C" w:rsidRDefault="00F5777C" w:rsidP="008E5C7D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8 410 283,3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9 189 687,8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5 855 263,0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5 855 263,0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55 397,8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55 397,8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199 166,0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57 977,0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101 059,0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6 094,0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11 988,0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12 929,0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86 119,0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38 954,0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2 186 710,0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2 334 658,0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684 602,0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800 369,0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1 063 187,0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1 093 046,0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438 921,0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441 243,0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195 112,0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209 956,0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644 473,3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606 616,5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F5777C">
            <w:pPr>
              <w:jc w:val="right"/>
            </w:pPr>
            <w:r>
              <w:t>514 905,8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500 905,8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405 000,0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15 000,0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91,6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80 814,2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12 688,2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2 005,0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67 677,0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54 505,7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49 200,0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13 658,5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13 658,5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5 875,9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1 036,2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1 036,2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4 855,5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56 869,7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42 200,0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10 050,0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30 000,0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150,0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2 000,0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13 440,5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12 924,8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14 746 730,0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9 003 695,8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8 946 667,0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14 749 247,2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9 003 695,8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8 946 667,0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6 769 705,2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2 097 375,5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1 972 539,2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3 516 906,5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83 937,6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188 010,5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197 144,8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347 447,3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353 518,2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 xml:space="preserve">Субсидии бюджетам городских округов на создание новых мест в образовательных организациях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114,5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33 384,4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proofErr w:type="spellStart"/>
            <w:r>
              <w:t>Cубсидии</w:t>
            </w:r>
            <w:proofErr w:type="spellEnd"/>
            <w:r>
              <w:t xml:space="preserve">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216 938,1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216 938,1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1 000 000,0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11 475,6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5 337,5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6 798 894,4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6 784 086,9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6 816 894,4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3 287 816,8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3 283 069,4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6 660,8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2 960,3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2 220,3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27 013,3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27 013,3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25 163,0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2 960,3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10 940,3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307 817,0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1 480,2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274 987,6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298 858,2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102 898,3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102 898,3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22 643,2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22 643,2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6 680,4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2 467 232,4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2 458 550,3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574,8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2 185,0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2 185,0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2 185,0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254 219,3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254 219,3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12 761,7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1 145 158,4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157 233,4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407 100,0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35 000,0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lastRenderedPageBreak/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30 558,4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122 233,4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5777C" w:rsidRDefault="00F5777C" w:rsidP="008E5C7D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rPr>
                <w:color w:val="FF0000"/>
              </w:rPr>
              <w:t>-2 517,2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5777C" w:rsidRDefault="00F5777C" w:rsidP="008E5C7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5777C" w:rsidRDefault="00F5777C" w:rsidP="008E5C7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rPr>
                <w:color w:val="FF0000"/>
              </w:rPr>
              <w:t>-2 517,2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 </w:t>
            </w: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23 157 013,3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>
            <w:pPr>
              <w:jc w:val="right"/>
            </w:pPr>
            <w:r>
              <w:t>17 698 353,2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7C" w:rsidRDefault="00F5777C" w:rsidP="008E5C7D">
            <w:pPr>
              <w:jc w:val="right"/>
            </w:pPr>
            <w:r>
              <w:t>18 136 354,8</w:t>
            </w:r>
          </w:p>
        </w:tc>
      </w:tr>
      <w:tr w:rsidR="00F5777C" w:rsidTr="00F5777C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</w:tr>
      <w:tr w:rsidR="00F5777C" w:rsidTr="00F5777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</w:tr>
      <w:tr w:rsidR="00F5777C" w:rsidTr="00F5777C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</w:tr>
      <w:tr w:rsidR="00F5777C" w:rsidTr="00F5777C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A335C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</w:tr>
      <w:tr w:rsidR="00F5777C" w:rsidTr="00F5777C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77C" w:rsidRDefault="00F5777C" w:rsidP="008E5C7D"/>
        </w:tc>
      </w:tr>
    </w:tbl>
    <w:p w:rsidR="00F5777C" w:rsidRPr="004D56AF" w:rsidRDefault="00F5777C" w:rsidP="00F5777C"/>
    <w:p w:rsidR="00E2598B" w:rsidRPr="00F5777C" w:rsidRDefault="00E2598B" w:rsidP="00F5777C"/>
    <w:sectPr w:rsidR="00E2598B" w:rsidRPr="00F5777C" w:rsidSect="00A335C8">
      <w:headerReference w:type="even" r:id="rId7"/>
      <w:headerReference w:type="default" r:id="rId8"/>
      <w:pgSz w:w="16838" w:h="11906" w:orient="landscape"/>
      <w:pgMar w:top="1702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E98" w:rsidRDefault="003D4E98" w:rsidP="00F5777C">
      <w:r>
        <w:separator/>
      </w:r>
    </w:p>
  </w:endnote>
  <w:endnote w:type="continuationSeparator" w:id="1">
    <w:p w:rsidR="003D4E98" w:rsidRDefault="003D4E98" w:rsidP="00F57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E98" w:rsidRDefault="003D4E98" w:rsidP="00F5777C">
      <w:r>
        <w:separator/>
      </w:r>
    </w:p>
  </w:footnote>
  <w:footnote w:type="continuationSeparator" w:id="1">
    <w:p w:rsidR="003D4E98" w:rsidRDefault="003D4E98" w:rsidP="00F57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77C" w:rsidRDefault="00BA7DD5" w:rsidP="00EE758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777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777C" w:rsidRDefault="00F577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77C" w:rsidRDefault="00BA7DD5" w:rsidP="00EE758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777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15795">
      <w:rPr>
        <w:rStyle w:val="a7"/>
        <w:noProof/>
      </w:rPr>
      <w:t>11</w:t>
    </w:r>
    <w:r>
      <w:rPr>
        <w:rStyle w:val="a7"/>
      </w:rPr>
      <w:fldChar w:fldCharType="end"/>
    </w:r>
  </w:p>
  <w:p w:rsidR="00F5777C" w:rsidRDefault="00F577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F5777C"/>
    <w:rsid w:val="00215386"/>
    <w:rsid w:val="00283A42"/>
    <w:rsid w:val="002C3F39"/>
    <w:rsid w:val="00336912"/>
    <w:rsid w:val="003D4E98"/>
    <w:rsid w:val="00515795"/>
    <w:rsid w:val="006808C6"/>
    <w:rsid w:val="00A24CAF"/>
    <w:rsid w:val="00A335C8"/>
    <w:rsid w:val="00B747C8"/>
    <w:rsid w:val="00B912FD"/>
    <w:rsid w:val="00BA7DD5"/>
    <w:rsid w:val="00DB058D"/>
    <w:rsid w:val="00E2598B"/>
    <w:rsid w:val="00E3667C"/>
    <w:rsid w:val="00EB56A1"/>
    <w:rsid w:val="00F5777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77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777C"/>
  </w:style>
  <w:style w:type="paragraph" w:styleId="a5">
    <w:name w:val="footer"/>
    <w:basedOn w:val="a"/>
    <w:link w:val="a6"/>
    <w:uiPriority w:val="99"/>
    <w:semiHidden/>
    <w:unhideWhenUsed/>
    <w:rsid w:val="00F577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5777C"/>
  </w:style>
  <w:style w:type="character" w:styleId="a7">
    <w:name w:val="page number"/>
    <w:basedOn w:val="a0"/>
    <w:uiPriority w:val="99"/>
    <w:semiHidden/>
    <w:unhideWhenUsed/>
    <w:rsid w:val="00F577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11</Pages>
  <Words>3077</Words>
  <Characters>17540</Characters>
  <Application>Microsoft Office Word</Application>
  <DocSecurity>0</DocSecurity>
  <Lines>146</Lines>
  <Paragraphs>41</Paragraphs>
  <ScaleCrop>false</ScaleCrop>
  <Company/>
  <LinksUpToDate>false</LinksUpToDate>
  <CharactersWithSpaces>20576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5</cp:revision>
  <cp:lastPrinted>2021-05-28T07:44:00Z</cp:lastPrinted>
  <dcterms:created xsi:type="dcterms:W3CDTF">2021-05-17T05:59:00Z</dcterms:created>
  <dcterms:modified xsi:type="dcterms:W3CDTF">2021-05-28T07:44:00Z</dcterms:modified>
</cp:coreProperties>
</file>